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B7B37" w14:textId="7111579F" w:rsidR="00F66671" w:rsidRDefault="00F66671" w:rsidP="00F66671">
      <w:pPr>
        <w:pStyle w:val="NoSpacing"/>
      </w:pPr>
      <w:r>
        <w:rPr>
          <w:u w:val="single"/>
        </w:rPr>
        <w:t>William CH</w:t>
      </w:r>
      <w:r w:rsidR="006D488E">
        <w:rPr>
          <w:u w:val="single"/>
        </w:rPr>
        <w:t>I</w:t>
      </w:r>
      <w:r>
        <w:rPr>
          <w:u w:val="single"/>
        </w:rPr>
        <w:t>RCHMAN</w:t>
      </w:r>
      <w:r>
        <w:t xml:space="preserve">       (fl.1483)</w:t>
      </w:r>
    </w:p>
    <w:p w14:paraId="0072C566" w14:textId="28950A91" w:rsidR="00F66671" w:rsidRDefault="00EA7B29" w:rsidP="00F66671">
      <w:pPr>
        <w:pStyle w:val="NoSpacing"/>
      </w:pPr>
      <w:r>
        <w:t xml:space="preserve">of London. </w:t>
      </w:r>
      <w:proofErr w:type="spellStart"/>
      <w:r w:rsidR="00F66671">
        <w:t>Tallowchandler</w:t>
      </w:r>
      <w:proofErr w:type="spellEnd"/>
      <w:r w:rsidR="00F66671">
        <w:t>.</w:t>
      </w:r>
    </w:p>
    <w:p w14:paraId="4E0B9A6B" w14:textId="77777777" w:rsidR="00F66671" w:rsidRDefault="00F66671" w:rsidP="00F66671">
      <w:pPr>
        <w:pStyle w:val="NoSpacing"/>
      </w:pPr>
    </w:p>
    <w:p w14:paraId="2E2FD5D6" w14:textId="77777777" w:rsidR="00F66671" w:rsidRDefault="00F66671" w:rsidP="00F66671">
      <w:pPr>
        <w:pStyle w:val="NoSpacing"/>
      </w:pPr>
    </w:p>
    <w:p w14:paraId="7C2B454F" w14:textId="77777777" w:rsidR="00F66671" w:rsidRDefault="00F66671" w:rsidP="00F66671">
      <w:pPr>
        <w:pStyle w:val="NoSpacing"/>
      </w:pPr>
      <w:r>
        <w:t xml:space="preserve">  1 Dec.1483</w:t>
      </w:r>
      <w:r>
        <w:tab/>
        <w:t>He was a witness of the Will of Richard Alpe of London,</w:t>
      </w:r>
    </w:p>
    <w:p w14:paraId="230EEE59" w14:textId="77777777" w:rsidR="00F66671" w:rsidRDefault="00F66671" w:rsidP="00F66671">
      <w:pPr>
        <w:pStyle w:val="NoSpacing"/>
      </w:pPr>
      <w:r>
        <w:tab/>
      </w:r>
      <w:r>
        <w:tab/>
      </w:r>
      <w:proofErr w:type="spellStart"/>
      <w:r>
        <w:t>tallowchandler</w:t>
      </w:r>
      <w:proofErr w:type="spellEnd"/>
      <w:r>
        <w:t>(q.v.).</w:t>
      </w:r>
    </w:p>
    <w:p w14:paraId="0EDA8F8C" w14:textId="77777777" w:rsidR="00F66671" w:rsidRDefault="00F66671" w:rsidP="00F66671">
      <w:pPr>
        <w:pStyle w:val="NoSpacing"/>
      </w:pPr>
      <w:r>
        <w:tab/>
      </w:r>
      <w:r>
        <w:tab/>
        <w:t>(</w:t>
      </w:r>
      <w:hyperlink r:id="rId6" w:history="1">
        <w:r w:rsidRPr="00722743">
          <w:rPr>
            <w:rStyle w:val="Hyperlink"/>
          </w:rPr>
          <w:t>http://www.kentarchaeology.org.uk/Research/Libr/Wills/Bk08/148.htm</w:t>
        </w:r>
      </w:hyperlink>
      <w:r>
        <w:t>)</w:t>
      </w:r>
    </w:p>
    <w:p w14:paraId="71C19EB6" w14:textId="77777777" w:rsidR="00F66671" w:rsidRDefault="00F66671" w:rsidP="00F66671">
      <w:pPr>
        <w:pStyle w:val="NoSpacing"/>
      </w:pPr>
    </w:p>
    <w:p w14:paraId="2BF29671" w14:textId="77777777" w:rsidR="00F66671" w:rsidRDefault="00F66671" w:rsidP="00F66671">
      <w:pPr>
        <w:pStyle w:val="NoSpacing"/>
      </w:pPr>
    </w:p>
    <w:p w14:paraId="14823D4D" w14:textId="77777777" w:rsidR="00F66671" w:rsidRPr="0022140D" w:rsidRDefault="00F66671" w:rsidP="00F66671">
      <w:pPr>
        <w:pStyle w:val="NoSpacing"/>
      </w:pPr>
      <w:r>
        <w:t>23 January 2018</w:t>
      </w:r>
    </w:p>
    <w:p w14:paraId="63767B0D" w14:textId="77777777" w:rsidR="006B2F86" w:rsidRPr="00F66671" w:rsidRDefault="00EA7B29" w:rsidP="00E71FC3">
      <w:pPr>
        <w:pStyle w:val="NoSpacing"/>
      </w:pPr>
    </w:p>
    <w:sectPr w:rsidR="006B2F86" w:rsidRPr="00F6667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C009E" w14:textId="77777777" w:rsidR="00F66671" w:rsidRDefault="00F66671" w:rsidP="00E71FC3">
      <w:pPr>
        <w:spacing w:after="0" w:line="240" w:lineRule="auto"/>
      </w:pPr>
      <w:r>
        <w:separator/>
      </w:r>
    </w:p>
  </w:endnote>
  <w:endnote w:type="continuationSeparator" w:id="0">
    <w:p w14:paraId="55E723E5" w14:textId="77777777" w:rsidR="00F66671" w:rsidRDefault="00F666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BB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97E2" w14:textId="77777777" w:rsidR="00F66671" w:rsidRDefault="00F66671" w:rsidP="00E71FC3">
      <w:pPr>
        <w:spacing w:after="0" w:line="240" w:lineRule="auto"/>
      </w:pPr>
      <w:r>
        <w:separator/>
      </w:r>
    </w:p>
  </w:footnote>
  <w:footnote w:type="continuationSeparator" w:id="0">
    <w:p w14:paraId="274A3B9C" w14:textId="77777777" w:rsidR="00F66671" w:rsidRDefault="00F666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71"/>
    <w:rsid w:val="001A7C09"/>
    <w:rsid w:val="00577BD5"/>
    <w:rsid w:val="00656CBA"/>
    <w:rsid w:val="006A1F77"/>
    <w:rsid w:val="006D488E"/>
    <w:rsid w:val="00733BE7"/>
    <w:rsid w:val="00AB52E8"/>
    <w:rsid w:val="00B16D3F"/>
    <w:rsid w:val="00BB41AC"/>
    <w:rsid w:val="00E71FC3"/>
    <w:rsid w:val="00EA7B29"/>
    <w:rsid w:val="00EF4813"/>
    <w:rsid w:val="00F6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08077"/>
  <w15:chartTrackingRefBased/>
  <w15:docId w15:val="{763041FE-518D-409D-B33E-2326AF0A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666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Bk08/14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2018-01-23T11:30:00Z</dcterms:created>
  <dcterms:modified xsi:type="dcterms:W3CDTF">2023-07-09T21:07:00Z</dcterms:modified>
</cp:coreProperties>
</file>